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0A2D56D3" w14:textId="6B36727C" w:rsidR="009A09C5" w:rsidRDefault="40564574" w:rsidP="267C1C5C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  <w:r w:rsidR="20B0CDD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2DDEE58B" w14:textId="77777777" w:rsidTr="267C1C5C">
        <w:tc>
          <w:tcPr>
            <w:tcW w:w="4957" w:type="dxa"/>
            <w:shd w:val="clear" w:color="auto" w:fill="B4C6E7"/>
          </w:tcPr>
          <w:p w14:paraId="08688B56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DB61BF0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3E5A9AC8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4F0C745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1419690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0AF82E5E" w14:textId="77777777" w:rsidTr="267C1C5C">
        <w:trPr>
          <w:trHeight w:val="1042"/>
        </w:trPr>
        <w:tc>
          <w:tcPr>
            <w:tcW w:w="4957" w:type="dxa"/>
          </w:tcPr>
          <w:p w14:paraId="5B18E195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6492F408" w14:textId="465A4704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7F5155C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 </w:t>
            </w:r>
            <w:r w:rsidR="4D96319F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>i</w:t>
            </w:r>
            <w:r w:rsidR="4D96319F"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nstalacje sanitarne i grzewcze</w:t>
            </w:r>
          </w:p>
        </w:tc>
        <w:tc>
          <w:tcPr>
            <w:tcW w:w="3969" w:type="dxa"/>
          </w:tcPr>
          <w:p w14:paraId="74A8CE1D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3CF2201D" w14:textId="2E01B943" w:rsidR="267C1C5C" w:rsidRDefault="267C1C5C" w:rsidP="00ED3958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0C757" w14:textId="77777777" w:rsidR="00A57303" w:rsidRDefault="00A57303">
      <w:r>
        <w:separator/>
      </w:r>
    </w:p>
  </w:endnote>
  <w:endnote w:type="continuationSeparator" w:id="0">
    <w:p w14:paraId="7F143777" w14:textId="77777777" w:rsidR="00A57303" w:rsidRDefault="00A5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93DA4" w14:textId="77777777" w:rsidR="00A57303" w:rsidRDefault="00A57303">
      <w:r>
        <w:separator/>
      </w:r>
    </w:p>
  </w:footnote>
  <w:footnote w:type="continuationSeparator" w:id="0">
    <w:p w14:paraId="61AE27B0" w14:textId="77777777" w:rsidR="00A57303" w:rsidRDefault="00A57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8571F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57303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3958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